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8ACB4" w14:textId="7DC023AB" w:rsidR="005C3B8D" w:rsidRPr="007516B0" w:rsidRDefault="00CB6F2D" w:rsidP="005C3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ZA SKLOP </w:t>
      </w:r>
      <w:r w:rsidR="007D2D23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 </w:t>
      </w:r>
      <w:r w:rsidR="005C3B8D" w:rsidRPr="007516B0">
        <w:rPr>
          <w:b/>
          <w:sz w:val="26"/>
          <w:szCs w:val="26"/>
        </w:rPr>
        <w:t>Predstavitev projektne skupine</w:t>
      </w:r>
    </w:p>
    <w:p w14:paraId="73A654D9" w14:textId="77777777" w:rsidR="005C3B8D" w:rsidRPr="007516B0" w:rsidRDefault="005C3B8D" w:rsidP="005C3B8D">
      <w:pPr>
        <w:rPr>
          <w:b/>
          <w:sz w:val="26"/>
          <w:szCs w:val="26"/>
        </w:rPr>
      </w:pPr>
    </w:p>
    <w:p w14:paraId="4F11F268" w14:textId="3213077E" w:rsidR="005C3B8D" w:rsidRPr="007516B0" w:rsidRDefault="005C3B8D" w:rsidP="005C3B8D">
      <w:pPr>
        <w:rPr>
          <w:bCs/>
        </w:rPr>
      </w:pPr>
      <w:r w:rsidRPr="007516B0">
        <w:rPr>
          <w:bCs/>
        </w:rPr>
        <w:t xml:space="preserve">Za potrebe izvedbe javnega naročila </w:t>
      </w:r>
      <w:r w:rsidR="00F349BB">
        <w:rPr>
          <w:bCs/>
        </w:rPr>
        <w:t>»</w:t>
      </w:r>
      <w:r w:rsidR="00F349BB">
        <w:t>Vrednotenje učinkovitosti in uspešnosti javnih razpisov za sofinanciranje gradnje odprtih širokopasovnih omrežij naslednje generacije (JR GOŠO 4 in JR GOŠO 5)« in »Vrednotenje mreže mobilnih enot za izvajanje preventivnih programov in programov zmanjšanja škode na področju prepovedanih drog</w:t>
      </w:r>
      <w:r w:rsidR="00CD7D59" w:rsidRPr="00CD7D59">
        <w:rPr>
          <w:bCs/>
        </w:rPr>
        <w:t>«</w:t>
      </w:r>
      <w:r w:rsidRPr="007516B0">
        <w:rPr>
          <w:bCs/>
        </w:rPr>
        <w:t>, ki je bil objavljen na Portalu javnih naročil, bomo imenovali strokovnjaka/e:</w:t>
      </w:r>
    </w:p>
    <w:p w14:paraId="7E8D5712" w14:textId="6840298D" w:rsidR="005C3B8D" w:rsidRPr="007516B0" w:rsidRDefault="005C3B8D" w:rsidP="005C3B8D">
      <w:pPr>
        <w:tabs>
          <w:tab w:val="center" w:pos="7722"/>
          <w:tab w:val="right" w:pos="9072"/>
        </w:tabs>
        <w:spacing w:after="0"/>
        <w:jc w:val="left"/>
        <w:rPr>
          <w:b/>
          <w:sz w:val="24"/>
          <w:szCs w:val="24"/>
        </w:rPr>
      </w:pPr>
      <w:r w:rsidRPr="001F65CA">
        <w:rPr>
          <w:b/>
          <w:sz w:val="28"/>
          <w:szCs w:val="28"/>
        </w:rPr>
        <w:t>Vodja projekta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 xml:space="preserve">(sklop </w:t>
      </w:r>
      <w:r w:rsidR="007D2D23">
        <w:rPr>
          <w:sz w:val="20"/>
          <w:szCs w:val="20"/>
        </w:rPr>
        <w:t>2</w:t>
      </w:r>
      <w:r w:rsidR="0056589E" w:rsidRPr="0056589E">
        <w:rPr>
          <w:sz w:val="20"/>
          <w:szCs w:val="20"/>
        </w:rPr>
        <w:t>)</w:t>
      </w:r>
    </w:p>
    <w:p w14:paraId="0F523ED5" w14:textId="77777777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/vpišite pridobljeno stopnjo izobrazbe/</w:t>
      </w:r>
      <w:r w:rsidRPr="007516B0">
        <w:t xml:space="preserve"> </w:t>
      </w:r>
    </w:p>
    <w:p w14:paraId="61413D6E" w14:textId="77777777" w:rsidR="005C3B8D" w:rsidRPr="007516B0" w:rsidRDefault="005C3B8D" w:rsidP="000E3045">
      <w:pPr>
        <w:tabs>
          <w:tab w:val="center" w:pos="7722"/>
          <w:tab w:val="right" w:pos="9072"/>
        </w:tabs>
      </w:pPr>
      <w:r w:rsidRPr="007516B0">
        <w:t>Vodja projekta se 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1EDE8CD0" w14:textId="77777777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vodje projekta: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555"/>
        <w:gridCol w:w="1755"/>
        <w:gridCol w:w="1755"/>
        <w:gridCol w:w="1639"/>
      </w:tblGrid>
      <w:tr w:rsidR="000706F0" w:rsidRPr="007516B0" w14:paraId="1E91781F" w14:textId="77777777" w:rsidTr="00F754E6">
        <w:tc>
          <w:tcPr>
            <w:tcW w:w="1944" w:type="dxa"/>
            <w:shd w:val="clear" w:color="auto" w:fill="auto"/>
          </w:tcPr>
          <w:p w14:paraId="5ACCD7F6" w14:textId="4ED9D70C" w:rsidR="005C3B8D" w:rsidRPr="007516B0" w:rsidRDefault="005C3B8D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referenčnega posla v zvezi z vodenjem vrednotenj, s pogodbeno v</w:t>
            </w:r>
            <w:r w:rsidR="00B123A9">
              <w:rPr>
                <w:b/>
                <w:sz w:val="20"/>
                <w:szCs w:val="20"/>
              </w:rPr>
              <w:t xml:space="preserve">rednostjo vsake reference vsaj </w:t>
            </w:r>
            <w:r w:rsidR="00554B8B">
              <w:rPr>
                <w:b/>
                <w:sz w:val="20"/>
                <w:szCs w:val="20"/>
              </w:rPr>
              <w:t>15</w:t>
            </w:r>
            <w:r w:rsidR="00B123A9">
              <w:rPr>
                <w:b/>
                <w:sz w:val="20"/>
                <w:szCs w:val="20"/>
              </w:rPr>
              <w:t>.000,00 EUR brez DDV v zadnjih 10</w:t>
            </w:r>
            <w:r w:rsidRPr="007516B0">
              <w:rPr>
                <w:b/>
                <w:sz w:val="20"/>
                <w:szCs w:val="20"/>
              </w:rPr>
              <w:t xml:space="preserve"> letih pred</w:t>
            </w:r>
            <w:r w:rsidR="00F349BB">
              <w:rPr>
                <w:b/>
                <w:sz w:val="20"/>
                <w:szCs w:val="20"/>
              </w:rPr>
              <w:t xml:space="preserve"> </w:t>
            </w:r>
            <w:r w:rsidR="000706F0"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732" w:type="dxa"/>
            <w:shd w:val="clear" w:color="auto" w:fill="auto"/>
          </w:tcPr>
          <w:p w14:paraId="7F85CE62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4" w:type="dxa"/>
            <w:shd w:val="clear" w:color="auto" w:fill="auto"/>
          </w:tcPr>
          <w:p w14:paraId="4B4B7385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4" w:type="dxa"/>
            <w:shd w:val="clear" w:color="auto" w:fill="auto"/>
          </w:tcPr>
          <w:p w14:paraId="289BA124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4" w:type="dxa"/>
            <w:shd w:val="clear" w:color="auto" w:fill="auto"/>
          </w:tcPr>
          <w:p w14:paraId="7581A429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0983C10B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0706F0" w:rsidRPr="007516B0" w14:paraId="417C413E" w14:textId="77777777" w:rsidTr="00F754E6">
        <w:tc>
          <w:tcPr>
            <w:tcW w:w="1944" w:type="dxa"/>
            <w:shd w:val="clear" w:color="auto" w:fill="auto"/>
          </w:tcPr>
          <w:p w14:paraId="4DBA0EC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75D6007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2DDCF86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113338C1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7514FEB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0706F0" w:rsidRPr="007516B0" w14:paraId="0ACD4424" w14:textId="77777777" w:rsidTr="00F754E6">
        <w:tc>
          <w:tcPr>
            <w:tcW w:w="1944" w:type="dxa"/>
            <w:shd w:val="clear" w:color="auto" w:fill="auto"/>
          </w:tcPr>
          <w:p w14:paraId="56DFB91F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5FCDACAE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706687E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2879341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4CD10C2F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0706F0" w:rsidRPr="007516B0" w14:paraId="5CB0857B" w14:textId="77777777" w:rsidTr="00F754E6">
        <w:tc>
          <w:tcPr>
            <w:tcW w:w="1944" w:type="dxa"/>
            <w:shd w:val="clear" w:color="auto" w:fill="auto"/>
          </w:tcPr>
          <w:p w14:paraId="7FBBBD1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60530FE6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6D95C8E3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2648A09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4B4622C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7AFD9613" w14:textId="77777777" w:rsidR="005C3B8D" w:rsidRDefault="005C3B8D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6D73414C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799CFE1C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16CD81F8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64FFBC11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551"/>
        <w:gridCol w:w="1752"/>
        <w:gridCol w:w="1752"/>
        <w:gridCol w:w="1635"/>
      </w:tblGrid>
      <w:tr w:rsidR="00B123A9" w:rsidRPr="007516B0" w14:paraId="03FD75BD" w14:textId="77777777" w:rsidTr="00F754E6">
        <w:tc>
          <w:tcPr>
            <w:tcW w:w="1944" w:type="dxa"/>
            <w:shd w:val="clear" w:color="auto" w:fill="auto"/>
          </w:tcPr>
          <w:p w14:paraId="41DEC220" w14:textId="4F6712D8" w:rsidR="00B123A9" w:rsidRPr="007516B0" w:rsidRDefault="00B123A9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projektih vrednotenja s področja </w:t>
            </w:r>
            <w:r w:rsidR="000706F0">
              <w:rPr>
                <w:b/>
                <w:sz w:val="20"/>
                <w:szCs w:val="20"/>
              </w:rPr>
              <w:t xml:space="preserve">evropske kohezijske politike </w:t>
            </w:r>
            <w:r>
              <w:rPr>
                <w:b/>
                <w:sz w:val="20"/>
                <w:szCs w:val="20"/>
              </w:rPr>
              <w:t xml:space="preserve">v zadnjih 10 letih </w:t>
            </w:r>
            <w:r w:rsidRPr="007516B0">
              <w:rPr>
                <w:b/>
                <w:sz w:val="20"/>
                <w:szCs w:val="20"/>
              </w:rPr>
              <w:t>pred rokom za oddajo ponudbe</w:t>
            </w:r>
          </w:p>
        </w:tc>
        <w:tc>
          <w:tcPr>
            <w:tcW w:w="1732" w:type="dxa"/>
            <w:shd w:val="clear" w:color="auto" w:fill="auto"/>
          </w:tcPr>
          <w:p w14:paraId="19CA1953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4" w:type="dxa"/>
            <w:shd w:val="clear" w:color="auto" w:fill="auto"/>
          </w:tcPr>
          <w:p w14:paraId="793A3481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4" w:type="dxa"/>
            <w:shd w:val="clear" w:color="auto" w:fill="auto"/>
          </w:tcPr>
          <w:p w14:paraId="48FD3146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4" w:type="dxa"/>
            <w:shd w:val="clear" w:color="auto" w:fill="auto"/>
          </w:tcPr>
          <w:p w14:paraId="34582060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33DEC377" w14:textId="77777777" w:rsidR="00B123A9" w:rsidRPr="007516B0" w:rsidRDefault="00B123A9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B123A9" w:rsidRPr="007516B0" w14:paraId="3C321E55" w14:textId="77777777" w:rsidTr="00F754E6">
        <w:tc>
          <w:tcPr>
            <w:tcW w:w="1944" w:type="dxa"/>
            <w:shd w:val="clear" w:color="auto" w:fill="auto"/>
          </w:tcPr>
          <w:p w14:paraId="2D9A8E68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1D55EED8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04B89DC1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39889AF4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48AD5210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B123A9" w:rsidRPr="007516B0" w14:paraId="7EB2B40D" w14:textId="77777777" w:rsidTr="00F754E6">
        <w:tc>
          <w:tcPr>
            <w:tcW w:w="1944" w:type="dxa"/>
            <w:shd w:val="clear" w:color="auto" w:fill="auto"/>
          </w:tcPr>
          <w:p w14:paraId="69C279A5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64C195D1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719D5BD3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3CD892E2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5B87AADC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B123A9" w:rsidRPr="007516B0" w14:paraId="0A31403B" w14:textId="77777777" w:rsidTr="00F754E6">
        <w:tc>
          <w:tcPr>
            <w:tcW w:w="1944" w:type="dxa"/>
            <w:shd w:val="clear" w:color="auto" w:fill="auto"/>
          </w:tcPr>
          <w:p w14:paraId="28B259C6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32" w:type="dxa"/>
            <w:shd w:val="clear" w:color="auto" w:fill="auto"/>
          </w:tcPr>
          <w:p w14:paraId="5D2ACEEE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4E515DAC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14:paraId="228367D4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4" w:type="dxa"/>
            <w:shd w:val="clear" w:color="auto" w:fill="auto"/>
          </w:tcPr>
          <w:p w14:paraId="2632E96A" w14:textId="77777777" w:rsidR="00B123A9" w:rsidRPr="007516B0" w:rsidRDefault="00B123A9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1E79DE2B" w14:textId="77777777" w:rsidR="00B123A9" w:rsidRDefault="00B123A9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0EBBBE44" w14:textId="33EFBCB0" w:rsidR="005C3B8D" w:rsidRPr="007516B0" w:rsidRDefault="005C3B8D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rPr>
          <w:sz w:val="24"/>
          <w:szCs w:val="24"/>
        </w:rPr>
        <w:t xml:space="preserve">Delovne izkušnje vodje projekta </w:t>
      </w:r>
      <w:r w:rsidR="00770B24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770B24" w:rsidRPr="007516B0">
        <w:instrText xml:space="preserve"> FORMTEXT </w:instrText>
      </w:r>
      <w:r w:rsidR="00770B24" w:rsidRPr="007516B0">
        <w:fldChar w:fldCharType="separate"/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fldChar w:fldCharType="end"/>
      </w:r>
      <w:r w:rsidR="00770B24">
        <w:t xml:space="preserve"> </w:t>
      </w:r>
      <w:r w:rsidR="00770B24" w:rsidRPr="007516B0">
        <w:rPr>
          <w:i/>
          <w:sz w:val="18"/>
          <w:szCs w:val="18"/>
        </w:rPr>
        <w:t xml:space="preserve">/vpišite </w:t>
      </w:r>
      <w:r w:rsidR="00770B24">
        <w:rPr>
          <w:i/>
          <w:sz w:val="18"/>
          <w:szCs w:val="18"/>
        </w:rPr>
        <w:t>številko</w:t>
      </w:r>
      <w:r w:rsidR="00770B24" w:rsidRPr="007516B0">
        <w:rPr>
          <w:i/>
          <w:sz w:val="18"/>
          <w:szCs w:val="18"/>
        </w:rPr>
        <w:t>/</w:t>
      </w:r>
      <w:r w:rsidR="00770B24" w:rsidRPr="007516B0">
        <w:t xml:space="preserve"> </w:t>
      </w:r>
      <w:r w:rsidRPr="007516B0">
        <w:rPr>
          <w:sz w:val="24"/>
          <w:szCs w:val="24"/>
        </w:rPr>
        <w:t xml:space="preserve"> let.</w:t>
      </w:r>
    </w:p>
    <w:p w14:paraId="277C06A1" w14:textId="77777777" w:rsidR="00447E98" w:rsidRPr="00596E16" w:rsidRDefault="00447E98" w:rsidP="005C3B8D">
      <w:pPr>
        <w:tabs>
          <w:tab w:val="left" w:pos="647"/>
          <w:tab w:val="center" w:pos="7722"/>
          <w:tab w:val="right" w:pos="9072"/>
        </w:tabs>
      </w:pPr>
      <w:r w:rsidRPr="00596E16">
        <w:t>Imenovani vodja projekta ni neposredno sodeloval pri pripravi in/ali izvajanju vrednotenega programa ali projekta v vlogi nosilca projekta ali projektnega partnerja ali zunanjega izvajalca.</w:t>
      </w:r>
    </w:p>
    <w:p w14:paraId="5C1709FB" w14:textId="77777777" w:rsidR="005C3B8D" w:rsidRPr="007516B0" w:rsidRDefault="005C3B8D" w:rsidP="005C3B8D">
      <w:pPr>
        <w:tabs>
          <w:tab w:val="center" w:pos="7722"/>
          <w:tab w:val="right" w:pos="9072"/>
        </w:tabs>
        <w:jc w:val="center"/>
        <w:rPr>
          <w:b/>
          <w:sz w:val="24"/>
          <w:szCs w:val="24"/>
        </w:rPr>
      </w:pPr>
      <w:r w:rsidRPr="007516B0">
        <w:rPr>
          <w:sz w:val="24"/>
          <w:szCs w:val="24"/>
        </w:rPr>
        <w:br w:type="page"/>
      </w:r>
    </w:p>
    <w:p w14:paraId="7AE6C490" w14:textId="6BC9C549" w:rsidR="005C3B8D" w:rsidRPr="007516B0" w:rsidRDefault="00440761" w:rsidP="005C3B8D">
      <w:pPr>
        <w:tabs>
          <w:tab w:val="center" w:pos="7722"/>
          <w:tab w:val="right" w:pos="9072"/>
        </w:tabs>
        <w:jc w:val="left"/>
        <w:rPr>
          <w:b/>
        </w:rPr>
      </w:pPr>
      <w:r>
        <w:rPr>
          <w:b/>
          <w:sz w:val="28"/>
          <w:szCs w:val="28"/>
        </w:rPr>
        <w:lastRenderedPageBreak/>
        <w:t>Glavni s</w:t>
      </w:r>
      <w:r w:rsidR="005C3B8D" w:rsidRPr="001F65CA">
        <w:rPr>
          <w:b/>
          <w:sz w:val="28"/>
          <w:szCs w:val="28"/>
        </w:rPr>
        <w:t>trokovnjak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 xml:space="preserve">(sklop </w:t>
      </w:r>
      <w:r w:rsidR="007D2D23">
        <w:rPr>
          <w:sz w:val="20"/>
          <w:szCs w:val="20"/>
        </w:rPr>
        <w:t>2</w:t>
      </w:r>
      <w:r w:rsidR="0056589E" w:rsidRPr="0056589E">
        <w:rPr>
          <w:sz w:val="20"/>
          <w:szCs w:val="20"/>
        </w:rPr>
        <w:t>)</w:t>
      </w:r>
    </w:p>
    <w:p w14:paraId="020FB51D" w14:textId="77777777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2FA3C31F" w14:textId="544DC5E1" w:rsidR="005C3B8D" w:rsidRPr="007516B0" w:rsidRDefault="005C3B8D" w:rsidP="000E3045">
      <w:pPr>
        <w:tabs>
          <w:tab w:val="center" w:pos="7722"/>
          <w:tab w:val="right" w:pos="9072"/>
        </w:tabs>
      </w:pPr>
      <w:r w:rsidRPr="007516B0">
        <w:t xml:space="preserve">Navedeni </w:t>
      </w:r>
      <w:r w:rsidR="00440761">
        <w:t xml:space="preserve">glavni </w:t>
      </w:r>
      <w:r w:rsidRPr="007516B0">
        <w:t>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38814ED6" w14:textId="4F4C65D1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 xml:space="preserve">Osebne reference </w:t>
      </w:r>
      <w:r w:rsidR="00573A22">
        <w:rPr>
          <w:u w:val="single"/>
        </w:rPr>
        <w:t xml:space="preserve">glavnega </w:t>
      </w:r>
      <w:r w:rsidRPr="007516B0">
        <w:rPr>
          <w:u w:val="single"/>
        </w:rPr>
        <w:t>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1723"/>
        <w:gridCol w:w="1723"/>
        <w:gridCol w:w="1603"/>
      </w:tblGrid>
      <w:tr w:rsidR="005C3B8D" w:rsidRPr="007516B0" w14:paraId="46102D6A" w14:textId="77777777" w:rsidTr="00F754E6">
        <w:tc>
          <w:tcPr>
            <w:tcW w:w="1957" w:type="dxa"/>
            <w:shd w:val="clear" w:color="auto" w:fill="auto"/>
          </w:tcPr>
          <w:p w14:paraId="53BA38AA" w14:textId="051027EF" w:rsidR="005C3B8D" w:rsidRPr="007516B0" w:rsidRDefault="005C3B8D" w:rsidP="0023451B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 w:rsidR="0023451B">
              <w:rPr>
                <w:b/>
                <w:sz w:val="20"/>
                <w:szCs w:val="20"/>
              </w:rPr>
              <w:t xml:space="preserve">v raziskavah/študijah </w:t>
            </w:r>
            <w:r w:rsidR="00E475DA">
              <w:rPr>
                <w:b/>
                <w:sz w:val="20"/>
                <w:szCs w:val="20"/>
              </w:rPr>
              <w:t xml:space="preserve">s področja </w:t>
            </w:r>
            <w:r w:rsidR="007E6666">
              <w:rPr>
                <w:b/>
                <w:sz w:val="20"/>
                <w:szCs w:val="20"/>
              </w:rPr>
              <w:t>odvisnosti</w:t>
            </w:r>
            <w:r w:rsidR="00E475DA">
              <w:rPr>
                <w:b/>
                <w:sz w:val="20"/>
                <w:szCs w:val="20"/>
              </w:rPr>
              <w:t xml:space="preserve">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 w:rsidR="00A55A46">
              <w:rPr>
                <w:b/>
                <w:sz w:val="20"/>
                <w:szCs w:val="20"/>
              </w:rPr>
              <w:t>8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 w:rsidR="00C9328E"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728" w:type="dxa"/>
            <w:shd w:val="clear" w:color="auto" w:fill="auto"/>
          </w:tcPr>
          <w:p w14:paraId="2A1CB231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01" w:type="dxa"/>
            <w:shd w:val="clear" w:color="auto" w:fill="auto"/>
          </w:tcPr>
          <w:p w14:paraId="29ECD2E0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01" w:type="dxa"/>
            <w:shd w:val="clear" w:color="auto" w:fill="auto"/>
          </w:tcPr>
          <w:p w14:paraId="7D62A361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801" w:type="dxa"/>
            <w:shd w:val="clear" w:color="auto" w:fill="auto"/>
          </w:tcPr>
          <w:p w14:paraId="4C22AF6E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69B0FE14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5C3B8D" w:rsidRPr="007516B0" w14:paraId="1E2E5F63" w14:textId="77777777" w:rsidTr="00F754E6">
        <w:tc>
          <w:tcPr>
            <w:tcW w:w="1957" w:type="dxa"/>
            <w:shd w:val="clear" w:color="auto" w:fill="auto"/>
          </w:tcPr>
          <w:p w14:paraId="75AB27C7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4221E931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29FBC5DC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3AE2403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14C68022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14:paraId="13D938BF" w14:textId="77777777" w:rsidTr="00F754E6">
        <w:tc>
          <w:tcPr>
            <w:tcW w:w="1957" w:type="dxa"/>
            <w:shd w:val="clear" w:color="auto" w:fill="auto"/>
          </w:tcPr>
          <w:p w14:paraId="740E13EE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5B1F8FCA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4DC1BD0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B23D5D3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58CEE2A2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5C3B8D" w:rsidRPr="007516B0" w14:paraId="25930F84" w14:textId="77777777" w:rsidTr="00F754E6">
        <w:tc>
          <w:tcPr>
            <w:tcW w:w="1957" w:type="dxa"/>
            <w:shd w:val="clear" w:color="auto" w:fill="auto"/>
          </w:tcPr>
          <w:p w14:paraId="0F62AD57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57A08DB0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456883C9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5594909B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01" w:type="dxa"/>
            <w:shd w:val="clear" w:color="auto" w:fill="auto"/>
          </w:tcPr>
          <w:p w14:paraId="3F7C7B4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15C70CED" w14:textId="77777777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0BC1AE0E" w14:textId="77777777" w:rsidR="00E04BDC" w:rsidRDefault="00E04BDC" w:rsidP="00E04BDC">
      <w:pPr>
        <w:tabs>
          <w:tab w:val="left" w:pos="647"/>
          <w:tab w:val="center" w:pos="7722"/>
          <w:tab w:val="right" w:pos="9072"/>
        </w:tabs>
      </w:pPr>
    </w:p>
    <w:p w14:paraId="53E45CDE" w14:textId="12CDEDCF" w:rsidR="00E04BDC" w:rsidRPr="007516B0" w:rsidRDefault="005C3B8D" w:rsidP="00E04BDC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t>Delovne izkušnje</w:t>
      </w:r>
      <w:r w:rsidR="00E25BC5">
        <w:t xml:space="preserve"> glavnega</w:t>
      </w:r>
      <w:r w:rsidRPr="007516B0">
        <w:t xml:space="preserve"> strokovnjaka </w:t>
      </w:r>
      <w:r w:rsidR="00E04BDC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E04BDC" w:rsidRPr="007516B0">
        <w:instrText xml:space="preserve"> FORMTEXT </w:instrText>
      </w:r>
      <w:r w:rsidR="00E04BDC" w:rsidRPr="007516B0">
        <w:fldChar w:fldCharType="separate"/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fldChar w:fldCharType="end"/>
      </w:r>
      <w:r w:rsidR="00E04BDC">
        <w:t xml:space="preserve"> </w:t>
      </w:r>
      <w:r w:rsidR="00E04BDC" w:rsidRPr="007516B0">
        <w:rPr>
          <w:i/>
          <w:sz w:val="18"/>
          <w:szCs w:val="18"/>
        </w:rPr>
        <w:t xml:space="preserve">/vpišite </w:t>
      </w:r>
      <w:r w:rsidR="00E04BDC">
        <w:rPr>
          <w:i/>
          <w:sz w:val="18"/>
          <w:szCs w:val="18"/>
        </w:rPr>
        <w:t>številko</w:t>
      </w:r>
      <w:r w:rsidR="00E04BDC" w:rsidRPr="007516B0">
        <w:rPr>
          <w:i/>
          <w:sz w:val="18"/>
          <w:szCs w:val="18"/>
        </w:rPr>
        <w:t>/</w:t>
      </w:r>
      <w:r w:rsidR="00E04BDC" w:rsidRPr="007516B0">
        <w:t xml:space="preserve"> </w:t>
      </w:r>
      <w:r w:rsidR="00E04BDC" w:rsidRPr="007516B0">
        <w:rPr>
          <w:sz w:val="24"/>
          <w:szCs w:val="24"/>
        </w:rPr>
        <w:t xml:space="preserve"> let.</w:t>
      </w:r>
    </w:p>
    <w:p w14:paraId="7F7E25E0" w14:textId="45246404" w:rsidR="00447E98" w:rsidRPr="008C526A" w:rsidRDefault="00447E98" w:rsidP="00447E98">
      <w:pPr>
        <w:tabs>
          <w:tab w:val="left" w:pos="647"/>
          <w:tab w:val="center" w:pos="7722"/>
          <w:tab w:val="right" w:pos="9072"/>
        </w:tabs>
      </w:pPr>
      <w:r w:rsidRPr="008C526A">
        <w:t xml:space="preserve">Imenovani </w:t>
      </w:r>
      <w:r w:rsidR="00B47095">
        <w:t xml:space="preserve">glavni </w:t>
      </w:r>
      <w:r w:rsidRPr="008C526A">
        <w:t>strokovnjak ni neposredno sodeloval pri pripravi in/ali izvajanju vrednotenega programa ali projekta v vlogi nosilca projekta ali projektnega partnerja ali zunanjega izvajalca.</w:t>
      </w:r>
    </w:p>
    <w:p w14:paraId="25800188" w14:textId="77777777" w:rsidR="005C3B8D" w:rsidRPr="007516B0" w:rsidRDefault="005C3B8D" w:rsidP="005C3B8D">
      <w:r w:rsidRPr="007516B0">
        <w:br w:type="page"/>
      </w:r>
    </w:p>
    <w:p w14:paraId="3AC77B53" w14:textId="1FFDBD5F" w:rsidR="005C3B8D" w:rsidRPr="007516B0" w:rsidRDefault="00A10A90" w:rsidP="005C3B8D">
      <w:pPr>
        <w:tabs>
          <w:tab w:val="center" w:pos="7722"/>
          <w:tab w:val="right" w:pos="9072"/>
        </w:tabs>
        <w:jc w:val="left"/>
        <w:rPr>
          <w:b/>
        </w:rPr>
      </w:pPr>
      <w:r w:rsidRPr="001F65CA">
        <w:rPr>
          <w:b/>
          <w:sz w:val="28"/>
          <w:szCs w:val="28"/>
        </w:rPr>
        <w:lastRenderedPageBreak/>
        <w:t>S</w:t>
      </w:r>
      <w:r w:rsidR="005C3B8D" w:rsidRPr="001F65CA">
        <w:rPr>
          <w:b/>
          <w:sz w:val="28"/>
          <w:szCs w:val="28"/>
        </w:rPr>
        <w:t>trokovnjak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 xml:space="preserve">(sklop </w:t>
      </w:r>
      <w:r w:rsidR="007D2D23">
        <w:rPr>
          <w:sz w:val="20"/>
          <w:szCs w:val="20"/>
        </w:rPr>
        <w:t>2</w:t>
      </w:r>
      <w:r w:rsidR="0056589E" w:rsidRPr="0056589E">
        <w:rPr>
          <w:sz w:val="20"/>
          <w:szCs w:val="20"/>
        </w:rPr>
        <w:t>)</w:t>
      </w:r>
    </w:p>
    <w:p w14:paraId="263C2DAB" w14:textId="77777777" w:rsidR="0015241D" w:rsidRPr="007516B0" w:rsidRDefault="0015241D" w:rsidP="0015241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6DB0BBE1" w14:textId="77777777" w:rsidR="0015241D" w:rsidRPr="007516B0" w:rsidRDefault="0015241D" w:rsidP="0015241D">
      <w:pPr>
        <w:tabs>
          <w:tab w:val="center" w:pos="7722"/>
          <w:tab w:val="right" w:pos="9072"/>
        </w:tabs>
      </w:pPr>
      <w:r w:rsidRPr="007516B0">
        <w:t>Navedeni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0B735BB1" w14:textId="77777777" w:rsidR="0015241D" w:rsidRPr="007516B0" w:rsidRDefault="0015241D" w:rsidP="0015241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t xml:space="preserve">Delovne izkušnje strokovnjaka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>
        <w:t xml:space="preserve"> </w:t>
      </w:r>
      <w:r w:rsidRPr="007516B0">
        <w:rPr>
          <w:i/>
          <w:sz w:val="18"/>
          <w:szCs w:val="18"/>
        </w:rPr>
        <w:t xml:space="preserve">/vpišite </w:t>
      </w:r>
      <w:r>
        <w:rPr>
          <w:i/>
          <w:sz w:val="18"/>
          <w:szCs w:val="18"/>
        </w:rPr>
        <w:t>številko</w:t>
      </w:r>
      <w:r w:rsidRPr="007516B0">
        <w:rPr>
          <w:i/>
          <w:sz w:val="18"/>
          <w:szCs w:val="18"/>
        </w:rPr>
        <w:t>/</w:t>
      </w:r>
      <w:r w:rsidRPr="007516B0">
        <w:t xml:space="preserve"> </w:t>
      </w:r>
      <w:r w:rsidRPr="007516B0">
        <w:rPr>
          <w:sz w:val="24"/>
          <w:szCs w:val="24"/>
        </w:rPr>
        <w:t xml:space="preserve"> let.</w:t>
      </w:r>
    </w:p>
    <w:p w14:paraId="639141F5" w14:textId="77777777" w:rsidR="0015241D" w:rsidRPr="008C526A" w:rsidRDefault="0015241D" w:rsidP="0015241D">
      <w:pPr>
        <w:tabs>
          <w:tab w:val="left" w:pos="647"/>
          <w:tab w:val="center" w:pos="7722"/>
          <w:tab w:val="right" w:pos="9072"/>
        </w:tabs>
      </w:pPr>
      <w:r w:rsidRPr="008C526A">
        <w:t>Imenovani strokovnjak ni neposredno sodeloval pri pripravi in/ali izvajanju vrednotenega programa ali projekta v vlogi nosilca projekta ali projektnega partnerja ali zunanjega izvajalca.</w:t>
      </w:r>
    </w:p>
    <w:p w14:paraId="569C37BB" w14:textId="77777777" w:rsidR="0015241D" w:rsidRPr="007516B0" w:rsidRDefault="0015241D" w:rsidP="0015241D">
      <w:r w:rsidRPr="007516B0">
        <w:br w:type="page"/>
      </w:r>
    </w:p>
    <w:p w14:paraId="61FFCF06" w14:textId="57ABFF72" w:rsidR="005C3B8D" w:rsidRDefault="005C3B8D" w:rsidP="005C3B8D">
      <w:r w:rsidRPr="001F65CA">
        <w:rPr>
          <w:b/>
          <w:sz w:val="28"/>
          <w:szCs w:val="28"/>
        </w:rPr>
        <w:lastRenderedPageBreak/>
        <w:t xml:space="preserve">Mer </w:t>
      </w:r>
      <w:r w:rsidR="009B561B">
        <w:rPr>
          <w:b/>
          <w:sz w:val="28"/>
          <w:szCs w:val="28"/>
        </w:rPr>
        <w:t>2</w:t>
      </w:r>
      <w:r w:rsidRPr="001F65CA">
        <w:rPr>
          <w:b/>
          <w:sz w:val="28"/>
          <w:szCs w:val="28"/>
        </w:rPr>
        <w:t xml:space="preserve">: </w:t>
      </w:r>
      <w:r w:rsidR="001C688D" w:rsidRPr="001F65CA">
        <w:rPr>
          <w:b/>
          <w:sz w:val="28"/>
          <w:szCs w:val="28"/>
        </w:rPr>
        <w:t>Kapaciteta projektne skupine (za</w:t>
      </w:r>
      <w:r w:rsidRPr="001F65CA">
        <w:rPr>
          <w:b/>
          <w:sz w:val="28"/>
          <w:szCs w:val="28"/>
        </w:rPr>
        <w:t xml:space="preserve"> dodatno prijavljen kader</w:t>
      </w:r>
      <w:r w:rsidR="001C688D" w:rsidRPr="001F65CA">
        <w:rPr>
          <w:b/>
          <w:sz w:val="28"/>
          <w:szCs w:val="28"/>
        </w:rPr>
        <w:t>)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 xml:space="preserve">(sklop </w:t>
      </w:r>
      <w:r w:rsidR="007D2D23">
        <w:rPr>
          <w:sz w:val="20"/>
          <w:szCs w:val="20"/>
        </w:rPr>
        <w:t>2</w:t>
      </w:r>
      <w:r w:rsidR="0056589E" w:rsidRPr="0056589E">
        <w:rPr>
          <w:sz w:val="20"/>
          <w:szCs w:val="20"/>
        </w:rPr>
        <w:t>)</w:t>
      </w:r>
      <w:r w:rsidRPr="007516B0">
        <w:rPr>
          <w:rFonts w:ascii="Arial" w:hAnsi="Arial" w:cs="Arial"/>
          <w:b/>
          <w:bCs/>
          <w:sz w:val="20"/>
          <w:szCs w:val="20"/>
          <w:lang w:eastAsia="sl-SI"/>
        </w:rPr>
        <w:t xml:space="preserve"> </w:t>
      </w:r>
      <w:r w:rsidRPr="007516B0">
        <w:t>– ponudnik vpiše podatke o dodatnih prijavljenih kadrih</w:t>
      </w:r>
      <w:r w:rsidR="001C688D">
        <w:t xml:space="preserve"> tj. strokovnjakih</w:t>
      </w:r>
      <w:r w:rsidRPr="007516B0">
        <w:t>, ki jih bo prijavil za pridobitev točk iz merila.</w:t>
      </w:r>
    </w:p>
    <w:p w14:paraId="623EBEEC" w14:textId="77777777" w:rsidR="002F5F32" w:rsidRPr="007516B0" w:rsidRDefault="002F5F32" w:rsidP="002F5F32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3A60BFA9" w14:textId="79CCCD20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t>Navedeni</w:t>
      </w:r>
      <w:r w:rsidR="00303474">
        <w:t xml:space="preserve"> dodatno</w:t>
      </w:r>
      <w:r w:rsidRPr="007516B0">
        <w:t xml:space="preserve"> prijavljen kader</w:t>
      </w:r>
      <w:r w:rsidR="00D04718">
        <w:t xml:space="preserve"> - strokovnjak</w:t>
      </w:r>
      <w:r w:rsidRPr="007516B0">
        <w:t xml:space="preserve">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 xml:space="preserve">za izpolnjevanje Mer </w:t>
      </w:r>
      <w:r w:rsidR="009B561B">
        <w:rPr>
          <w:b/>
          <w:u w:val="single"/>
        </w:rPr>
        <w:t>2</w:t>
      </w:r>
      <w:r w:rsidRPr="007516B0">
        <w:rPr>
          <w:b/>
          <w:u w:val="single"/>
        </w:rPr>
        <w:t xml:space="preserve">: </w:t>
      </w:r>
      <w:r w:rsidR="003F794B">
        <w:rPr>
          <w:b/>
          <w:u w:val="single"/>
        </w:rPr>
        <w:t xml:space="preserve">Kapaciteta projektne skupine (za </w:t>
      </w:r>
      <w:r w:rsidRPr="007516B0">
        <w:rPr>
          <w:b/>
          <w:u w:val="single"/>
        </w:rPr>
        <w:t>dodatno prijavljen kader</w:t>
      </w:r>
      <w:r w:rsidR="003F794B">
        <w:rPr>
          <w:b/>
          <w:u w:val="single"/>
        </w:rPr>
        <w:t>)</w:t>
      </w:r>
      <w:r w:rsidRPr="007516B0">
        <w:rPr>
          <w:b/>
          <w:u w:val="single"/>
        </w:rPr>
        <w:t xml:space="preserve"> </w:t>
      </w:r>
      <w:r w:rsidRPr="007516B0">
        <w:t>iz</w:t>
      </w:r>
      <w:r w:rsidR="003F794B">
        <w:t xml:space="preserve"> podtočke 2 točke</w:t>
      </w:r>
      <w:r w:rsidRPr="007516B0">
        <w:t xml:space="preserve"> 10 Merila</w:t>
      </w:r>
      <w:r w:rsidR="003F794B">
        <w:t xml:space="preserve"> iz</w:t>
      </w:r>
      <w:r w:rsidRPr="007516B0">
        <w:t xml:space="preserve"> razpisne dokumentacije.</w:t>
      </w:r>
    </w:p>
    <w:p w14:paraId="1EDB75E3" w14:textId="7BCF3523" w:rsidR="005C3B8D" w:rsidRPr="007516B0" w:rsidRDefault="005C3B8D" w:rsidP="005C3B8D">
      <w:r w:rsidRPr="007516B0">
        <w:t xml:space="preserve">Delovne izkušnje strokovnjaka </w:t>
      </w:r>
      <w:r w:rsidR="00F31412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F31412" w:rsidRPr="007516B0">
        <w:instrText xml:space="preserve"> FORMTEXT </w:instrText>
      </w:r>
      <w:r w:rsidR="00F31412" w:rsidRPr="007516B0">
        <w:fldChar w:fldCharType="separate"/>
      </w:r>
      <w:r w:rsidR="00F31412" w:rsidRPr="007516B0">
        <w:t> </w:t>
      </w:r>
      <w:r w:rsidR="00F31412" w:rsidRPr="007516B0">
        <w:t> </w:t>
      </w:r>
      <w:r w:rsidR="00F31412" w:rsidRPr="007516B0">
        <w:t> </w:t>
      </w:r>
      <w:r w:rsidR="00F31412" w:rsidRPr="007516B0">
        <w:t> </w:t>
      </w:r>
      <w:r w:rsidR="00F31412" w:rsidRPr="007516B0">
        <w:t> </w:t>
      </w:r>
      <w:r w:rsidR="00F31412" w:rsidRPr="007516B0">
        <w:fldChar w:fldCharType="end"/>
      </w:r>
      <w:r w:rsidR="00F31412">
        <w:t xml:space="preserve"> </w:t>
      </w:r>
      <w:r w:rsidR="00F31412" w:rsidRPr="007516B0">
        <w:rPr>
          <w:i/>
          <w:sz w:val="18"/>
          <w:szCs w:val="18"/>
        </w:rPr>
        <w:t xml:space="preserve">/vpišite </w:t>
      </w:r>
      <w:r w:rsidR="00F31412">
        <w:rPr>
          <w:i/>
          <w:sz w:val="18"/>
          <w:szCs w:val="18"/>
        </w:rPr>
        <w:t>številko</w:t>
      </w:r>
      <w:r w:rsidR="00F31412" w:rsidRPr="007516B0">
        <w:rPr>
          <w:i/>
          <w:sz w:val="18"/>
          <w:szCs w:val="18"/>
        </w:rPr>
        <w:t>/</w:t>
      </w:r>
      <w:r w:rsidR="00F31412" w:rsidRPr="007516B0">
        <w:t xml:space="preserve"> </w:t>
      </w:r>
      <w:r w:rsidR="00F31412" w:rsidRPr="007516B0">
        <w:rPr>
          <w:sz w:val="24"/>
          <w:szCs w:val="24"/>
        </w:rPr>
        <w:t xml:space="preserve"> let.</w:t>
      </w:r>
    </w:p>
    <w:p w14:paraId="29CEDC5E" w14:textId="2AD9AD04" w:rsidR="00C178B1" w:rsidRPr="007F7D2F" w:rsidRDefault="00C178B1" w:rsidP="00C178B1">
      <w:pPr>
        <w:tabs>
          <w:tab w:val="left" w:pos="647"/>
          <w:tab w:val="center" w:pos="7722"/>
          <w:tab w:val="right" w:pos="9072"/>
        </w:tabs>
      </w:pPr>
      <w:r w:rsidRPr="007F7D2F">
        <w:t>Imenovani strokovnjak ni neposredno sodeloval pri pripravi in/ali izvajanju vrednotenega programa ali projekta v vlogi nosilca projekta ali projektnega partnerja ali zunanjega izvajalca.</w:t>
      </w:r>
    </w:p>
    <w:p w14:paraId="4DDC26CE" w14:textId="77777777" w:rsidR="005A1461" w:rsidRPr="007516B0" w:rsidRDefault="005A1461" w:rsidP="005C3B8D"/>
    <w:p w14:paraId="11C978E5" w14:textId="5C4A5201" w:rsidR="00CD63B2" w:rsidRPr="00CE4D37" w:rsidRDefault="00A57425" w:rsidP="005A1461">
      <w:pPr>
        <w:rPr>
          <w:rFonts w:cs="Arial"/>
          <w:szCs w:val="20"/>
        </w:rPr>
      </w:pPr>
      <w:r>
        <w:t>/</w:t>
      </w:r>
      <w:r w:rsidR="00F31412">
        <w:t>Celoten o</w:t>
      </w:r>
      <w:r w:rsidR="005C3B8D" w:rsidRPr="007516B0">
        <w:t>brazec</w:t>
      </w:r>
      <w:r w:rsidR="00F31412">
        <w:t xml:space="preserve"> (Mer </w:t>
      </w:r>
      <w:r w:rsidR="009B561B">
        <w:t>2</w:t>
      </w:r>
      <w:r w:rsidR="00F31412">
        <w:t xml:space="preserve"> itd.)</w:t>
      </w:r>
      <w:r w:rsidR="005C3B8D" w:rsidRPr="007516B0">
        <w:t xml:space="preserve"> se po potrebi kopira</w:t>
      </w:r>
      <w:r>
        <w:t xml:space="preserve"> za vsakega nadaljnjega dodatnega strokovnjaka</w:t>
      </w:r>
      <w:r w:rsidR="00971758">
        <w:t xml:space="preserve"> </w:t>
      </w:r>
      <w:r w:rsidR="000F799B">
        <w:t>pri</w:t>
      </w:r>
      <w:r w:rsidR="00971758">
        <w:t xml:space="preserve"> uveljavljanj</w:t>
      </w:r>
      <w:r w:rsidR="000F799B">
        <w:t>u</w:t>
      </w:r>
      <w:r w:rsidR="00971758">
        <w:t xml:space="preserve"> merila</w:t>
      </w:r>
      <w:r w:rsidR="005C3B8D" w:rsidRPr="007516B0">
        <w:t>.</w:t>
      </w:r>
      <w:r>
        <w:t>/</w:t>
      </w: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CDEAA" w14:textId="77777777" w:rsidR="00DC1A6D" w:rsidRDefault="00DC1A6D">
      <w:r>
        <w:separator/>
      </w:r>
    </w:p>
  </w:endnote>
  <w:endnote w:type="continuationSeparator" w:id="0">
    <w:p w14:paraId="3225C22A" w14:textId="77777777" w:rsidR="00DC1A6D" w:rsidRDefault="00DC1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F9B51" w14:textId="77777777" w:rsidR="00DC1A6D" w:rsidRDefault="00DC1A6D">
      <w:r>
        <w:separator/>
      </w:r>
    </w:p>
  </w:footnote>
  <w:footnote w:type="continuationSeparator" w:id="0">
    <w:p w14:paraId="1C825C1B" w14:textId="77777777" w:rsidR="00DC1A6D" w:rsidRDefault="00DC1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F7B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13C2F897" w14:textId="77777777" w:rsidTr="00895C8B">
      <w:trPr>
        <w:cantSplit/>
        <w:trHeight w:hRule="exact" w:val="737"/>
      </w:trPr>
      <w:tc>
        <w:tcPr>
          <w:tcW w:w="696" w:type="dxa"/>
        </w:tcPr>
        <w:p w14:paraId="771ADA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A79A238" wp14:editId="57514151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C47144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1AC8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5A399F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5789E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9523A9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29E53E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057C5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80E58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BF1916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D63185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A8D2B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A8708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8F2A24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F49059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F69473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4DE6B3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9C77EEA" w14:textId="77777777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343ADBF" wp14:editId="366D52C0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A27E29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355CAA7B" w14:textId="77777777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28607C7F" w14:textId="7AC4B799" w:rsidR="00992FEA" w:rsidRPr="00CC61FD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243">
    <w:abstractNumId w:val="9"/>
  </w:num>
  <w:num w:numId="2" w16cid:durableId="1946502087">
    <w:abstractNumId w:val="13"/>
  </w:num>
  <w:num w:numId="3" w16cid:durableId="1529836566">
    <w:abstractNumId w:val="0"/>
  </w:num>
  <w:num w:numId="4" w16cid:durableId="104928311">
    <w:abstractNumId w:val="15"/>
  </w:num>
  <w:num w:numId="5" w16cid:durableId="793910774">
    <w:abstractNumId w:val="12"/>
  </w:num>
  <w:num w:numId="6" w16cid:durableId="1385908561">
    <w:abstractNumId w:val="27"/>
  </w:num>
  <w:num w:numId="7" w16cid:durableId="325400301">
    <w:abstractNumId w:val="18"/>
  </w:num>
  <w:num w:numId="8" w16cid:durableId="300810403">
    <w:abstractNumId w:val="30"/>
  </w:num>
  <w:num w:numId="9" w16cid:durableId="1519470327">
    <w:abstractNumId w:val="7"/>
  </w:num>
  <w:num w:numId="10" w16cid:durableId="1959801308">
    <w:abstractNumId w:val="24"/>
  </w:num>
  <w:num w:numId="11" w16cid:durableId="1005548970">
    <w:abstractNumId w:val="2"/>
  </w:num>
  <w:num w:numId="12" w16cid:durableId="369187300">
    <w:abstractNumId w:val="6"/>
  </w:num>
  <w:num w:numId="13" w16cid:durableId="679821271">
    <w:abstractNumId w:val="3"/>
  </w:num>
  <w:num w:numId="14" w16cid:durableId="495876445">
    <w:abstractNumId w:val="21"/>
  </w:num>
  <w:num w:numId="15" w16cid:durableId="711197653">
    <w:abstractNumId w:val="14"/>
  </w:num>
  <w:num w:numId="16" w16cid:durableId="1088308116">
    <w:abstractNumId w:val="1"/>
  </w:num>
  <w:num w:numId="17" w16cid:durableId="1593734516">
    <w:abstractNumId w:val="23"/>
  </w:num>
  <w:num w:numId="18" w16cid:durableId="993920444">
    <w:abstractNumId w:val="16"/>
  </w:num>
  <w:num w:numId="19" w16cid:durableId="87190994">
    <w:abstractNumId w:val="5"/>
  </w:num>
  <w:num w:numId="20" w16cid:durableId="1677880655">
    <w:abstractNumId w:val="4"/>
  </w:num>
  <w:num w:numId="21" w16cid:durableId="1248617211">
    <w:abstractNumId w:val="26"/>
  </w:num>
  <w:num w:numId="22" w16cid:durableId="201796689">
    <w:abstractNumId w:val="17"/>
  </w:num>
  <w:num w:numId="23" w16cid:durableId="24986909">
    <w:abstractNumId w:val="19"/>
  </w:num>
  <w:num w:numId="24" w16cid:durableId="565920166">
    <w:abstractNumId w:val="29"/>
  </w:num>
  <w:num w:numId="25" w16cid:durableId="571043989">
    <w:abstractNumId w:val="20"/>
  </w:num>
  <w:num w:numId="26" w16cid:durableId="1684437392">
    <w:abstractNumId w:val="8"/>
  </w:num>
  <w:num w:numId="27" w16cid:durableId="396978609">
    <w:abstractNumId w:val="28"/>
  </w:num>
  <w:num w:numId="28" w16cid:durableId="864446570">
    <w:abstractNumId w:val="25"/>
  </w:num>
  <w:num w:numId="29" w16cid:durableId="688870752">
    <w:abstractNumId w:val="22"/>
  </w:num>
  <w:num w:numId="30" w16cid:durableId="234585427">
    <w:abstractNumId w:val="10"/>
  </w:num>
  <w:num w:numId="31" w16cid:durableId="175689754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B8D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6F0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E3045"/>
    <w:rsid w:val="000F1CB3"/>
    <w:rsid w:val="000F381D"/>
    <w:rsid w:val="000F529D"/>
    <w:rsid w:val="000F799B"/>
    <w:rsid w:val="00102FBE"/>
    <w:rsid w:val="00107AA8"/>
    <w:rsid w:val="00111800"/>
    <w:rsid w:val="001154E3"/>
    <w:rsid w:val="00120653"/>
    <w:rsid w:val="00120DE7"/>
    <w:rsid w:val="0012489E"/>
    <w:rsid w:val="001259AD"/>
    <w:rsid w:val="001314AA"/>
    <w:rsid w:val="0013402B"/>
    <w:rsid w:val="001357B2"/>
    <w:rsid w:val="0014300A"/>
    <w:rsid w:val="0015241D"/>
    <w:rsid w:val="001703AD"/>
    <w:rsid w:val="00172251"/>
    <w:rsid w:val="001859F4"/>
    <w:rsid w:val="001908E4"/>
    <w:rsid w:val="00191BF9"/>
    <w:rsid w:val="00194523"/>
    <w:rsid w:val="001C0B24"/>
    <w:rsid w:val="001C3CD7"/>
    <w:rsid w:val="001C6004"/>
    <w:rsid w:val="001C688D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1F65CA"/>
    <w:rsid w:val="0020246A"/>
    <w:rsid w:val="00202A77"/>
    <w:rsid w:val="00210F77"/>
    <w:rsid w:val="0021675C"/>
    <w:rsid w:val="0022158B"/>
    <w:rsid w:val="00232F9E"/>
    <w:rsid w:val="002333F4"/>
    <w:rsid w:val="0023451B"/>
    <w:rsid w:val="0023648F"/>
    <w:rsid w:val="00237348"/>
    <w:rsid w:val="00241422"/>
    <w:rsid w:val="00241575"/>
    <w:rsid w:val="00250E13"/>
    <w:rsid w:val="0025138A"/>
    <w:rsid w:val="00252BC5"/>
    <w:rsid w:val="0025508F"/>
    <w:rsid w:val="00256EB7"/>
    <w:rsid w:val="00264BB0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2F5F32"/>
    <w:rsid w:val="00303474"/>
    <w:rsid w:val="00306915"/>
    <w:rsid w:val="0032481F"/>
    <w:rsid w:val="003266E1"/>
    <w:rsid w:val="0032685A"/>
    <w:rsid w:val="00337479"/>
    <w:rsid w:val="00341E62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3F794B"/>
    <w:rsid w:val="00401142"/>
    <w:rsid w:val="00403889"/>
    <w:rsid w:val="00404EAF"/>
    <w:rsid w:val="004062DC"/>
    <w:rsid w:val="00407547"/>
    <w:rsid w:val="004209ED"/>
    <w:rsid w:val="00423CF0"/>
    <w:rsid w:val="00424977"/>
    <w:rsid w:val="00440761"/>
    <w:rsid w:val="00446D65"/>
    <w:rsid w:val="004479FC"/>
    <w:rsid w:val="00447E98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4F5D"/>
    <w:rsid w:val="00515635"/>
    <w:rsid w:val="005207C8"/>
    <w:rsid w:val="00523F1D"/>
    <w:rsid w:val="00526246"/>
    <w:rsid w:val="005369DF"/>
    <w:rsid w:val="00537C34"/>
    <w:rsid w:val="00541816"/>
    <w:rsid w:val="00542EB2"/>
    <w:rsid w:val="00543F9A"/>
    <w:rsid w:val="00546E52"/>
    <w:rsid w:val="00551933"/>
    <w:rsid w:val="00554B8B"/>
    <w:rsid w:val="00555390"/>
    <w:rsid w:val="00562251"/>
    <w:rsid w:val="00562E77"/>
    <w:rsid w:val="005647BB"/>
    <w:rsid w:val="0056589E"/>
    <w:rsid w:val="00567106"/>
    <w:rsid w:val="005712A3"/>
    <w:rsid w:val="00573A22"/>
    <w:rsid w:val="005757A1"/>
    <w:rsid w:val="00575E50"/>
    <w:rsid w:val="00583C3D"/>
    <w:rsid w:val="0059111F"/>
    <w:rsid w:val="00596E16"/>
    <w:rsid w:val="005A1461"/>
    <w:rsid w:val="005A1498"/>
    <w:rsid w:val="005A6264"/>
    <w:rsid w:val="005B35CD"/>
    <w:rsid w:val="005B3945"/>
    <w:rsid w:val="005B4663"/>
    <w:rsid w:val="005C3B8D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3A68"/>
    <w:rsid w:val="006560ED"/>
    <w:rsid w:val="006562FA"/>
    <w:rsid w:val="00672498"/>
    <w:rsid w:val="0068196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B4F5E"/>
    <w:rsid w:val="006B7E35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47F69"/>
    <w:rsid w:val="00753D93"/>
    <w:rsid w:val="00764B40"/>
    <w:rsid w:val="00770B24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2D23"/>
    <w:rsid w:val="007D6164"/>
    <w:rsid w:val="007D75CF"/>
    <w:rsid w:val="007E0D16"/>
    <w:rsid w:val="007E1778"/>
    <w:rsid w:val="007E2B63"/>
    <w:rsid w:val="007E6666"/>
    <w:rsid w:val="007E6DC5"/>
    <w:rsid w:val="007F1E0D"/>
    <w:rsid w:val="007F1E19"/>
    <w:rsid w:val="007F1FD3"/>
    <w:rsid w:val="007F7D2F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26A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71758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561B"/>
    <w:rsid w:val="009B6593"/>
    <w:rsid w:val="009C1D79"/>
    <w:rsid w:val="009D2E15"/>
    <w:rsid w:val="009F0DCD"/>
    <w:rsid w:val="009F3B16"/>
    <w:rsid w:val="009F525B"/>
    <w:rsid w:val="00A052E7"/>
    <w:rsid w:val="00A10A90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55A46"/>
    <w:rsid w:val="00A57425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148F"/>
    <w:rsid w:val="00AE3E18"/>
    <w:rsid w:val="00AE4EE3"/>
    <w:rsid w:val="00AE68FB"/>
    <w:rsid w:val="00B02545"/>
    <w:rsid w:val="00B03033"/>
    <w:rsid w:val="00B03804"/>
    <w:rsid w:val="00B1225B"/>
    <w:rsid w:val="00B123A9"/>
    <w:rsid w:val="00B17141"/>
    <w:rsid w:val="00B21007"/>
    <w:rsid w:val="00B22985"/>
    <w:rsid w:val="00B26082"/>
    <w:rsid w:val="00B31575"/>
    <w:rsid w:val="00B31D00"/>
    <w:rsid w:val="00B41E63"/>
    <w:rsid w:val="00B43787"/>
    <w:rsid w:val="00B47095"/>
    <w:rsid w:val="00B477C4"/>
    <w:rsid w:val="00B73A11"/>
    <w:rsid w:val="00B745D6"/>
    <w:rsid w:val="00B74A2E"/>
    <w:rsid w:val="00B756A5"/>
    <w:rsid w:val="00B76818"/>
    <w:rsid w:val="00B836D9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178B1"/>
    <w:rsid w:val="00C2014D"/>
    <w:rsid w:val="00C20CAE"/>
    <w:rsid w:val="00C250D5"/>
    <w:rsid w:val="00C26820"/>
    <w:rsid w:val="00C41F78"/>
    <w:rsid w:val="00C421C1"/>
    <w:rsid w:val="00C4435F"/>
    <w:rsid w:val="00C45759"/>
    <w:rsid w:val="00C503BF"/>
    <w:rsid w:val="00C51DFD"/>
    <w:rsid w:val="00C520ED"/>
    <w:rsid w:val="00C52AF0"/>
    <w:rsid w:val="00C56693"/>
    <w:rsid w:val="00C630E1"/>
    <w:rsid w:val="00C67E93"/>
    <w:rsid w:val="00C722D5"/>
    <w:rsid w:val="00C82E25"/>
    <w:rsid w:val="00C84FD6"/>
    <w:rsid w:val="00C91C35"/>
    <w:rsid w:val="00C92898"/>
    <w:rsid w:val="00C9328E"/>
    <w:rsid w:val="00C944F1"/>
    <w:rsid w:val="00C96B12"/>
    <w:rsid w:val="00CA1AC1"/>
    <w:rsid w:val="00CA583C"/>
    <w:rsid w:val="00CB0B41"/>
    <w:rsid w:val="00CB6F2D"/>
    <w:rsid w:val="00CC0062"/>
    <w:rsid w:val="00CC3B7F"/>
    <w:rsid w:val="00CC4F46"/>
    <w:rsid w:val="00CC61FD"/>
    <w:rsid w:val="00CD3C52"/>
    <w:rsid w:val="00CD5078"/>
    <w:rsid w:val="00CD63B2"/>
    <w:rsid w:val="00CD7D59"/>
    <w:rsid w:val="00CE4D37"/>
    <w:rsid w:val="00CE7514"/>
    <w:rsid w:val="00CF704B"/>
    <w:rsid w:val="00D0004D"/>
    <w:rsid w:val="00D04718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1A6D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04BDC"/>
    <w:rsid w:val="00E17B39"/>
    <w:rsid w:val="00E22A8C"/>
    <w:rsid w:val="00E24EC2"/>
    <w:rsid w:val="00E25BC5"/>
    <w:rsid w:val="00E2682F"/>
    <w:rsid w:val="00E376DB"/>
    <w:rsid w:val="00E44978"/>
    <w:rsid w:val="00E45178"/>
    <w:rsid w:val="00E455D1"/>
    <w:rsid w:val="00E45E0E"/>
    <w:rsid w:val="00E475DA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412"/>
    <w:rsid w:val="00F3155E"/>
    <w:rsid w:val="00F349BB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4691D3A6"/>
  <w15:docId w15:val="{3F942E6E-BA51-44C3-B6A9-5574E447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C3B8D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basedOn w:val="Navaden"/>
    <w:link w:val="Sprotnaopomba-besediloZnak"/>
    <w:unhideWhenUsed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E2952"/>
  </w:style>
  <w:style w:type="character" w:styleId="Sprotnaopomba-sklic">
    <w:name w:val="footnote reference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54D3CA9-23B2-49F1-8CB1-92D1B500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8</TotalTime>
  <Pages>5</Pages>
  <Words>541</Words>
  <Characters>4259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4791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62</cp:revision>
  <cp:lastPrinted>2014-11-11T11:21:00Z</cp:lastPrinted>
  <dcterms:created xsi:type="dcterms:W3CDTF">2024-04-05T08:23:00Z</dcterms:created>
  <dcterms:modified xsi:type="dcterms:W3CDTF">2024-04-22T12:04:00Z</dcterms:modified>
</cp:coreProperties>
</file>